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93" w:rsidRDefault="00856893" w:rsidP="003F684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КРАСНОЯРСКИЙ КРАЙ КАНСКИЙ РАЙОН</w:t>
      </w:r>
    </w:p>
    <w:p w:rsidR="00856893" w:rsidRDefault="00856893" w:rsidP="003F684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АСТАФЬЕВСКОГО СЕЛЬСОВЕТА</w:t>
      </w:r>
    </w:p>
    <w:p w:rsidR="00856893" w:rsidRDefault="00856893" w:rsidP="003F684B">
      <w:pPr>
        <w:pStyle w:val="Standard"/>
        <w:jc w:val="center"/>
        <w:rPr>
          <w:b/>
          <w:sz w:val="28"/>
          <w:szCs w:val="28"/>
        </w:rPr>
      </w:pPr>
    </w:p>
    <w:p w:rsidR="00856893" w:rsidRDefault="00856893" w:rsidP="003F684B">
      <w:pPr>
        <w:pStyle w:val="Standard"/>
        <w:jc w:val="center"/>
        <w:rPr>
          <w:b/>
          <w:sz w:val="28"/>
          <w:szCs w:val="28"/>
        </w:rPr>
      </w:pPr>
    </w:p>
    <w:p w:rsidR="00856893" w:rsidRDefault="00856893" w:rsidP="003F684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856893" w:rsidRDefault="00856893" w:rsidP="003F684B">
      <w:pPr>
        <w:pStyle w:val="Standard"/>
        <w:jc w:val="center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20декабря 2011 г.                      с.Астафьевка                            № 38-п</w:t>
      </w: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Об утверждении схемы размещения</w:t>
      </w:r>
    </w:p>
    <w:p w:rsidR="00856893" w:rsidRDefault="00856893" w:rsidP="003F684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нестационарных торговых объектов,</w:t>
      </w:r>
    </w:p>
    <w:p w:rsidR="00856893" w:rsidRDefault="00856893" w:rsidP="003F684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расположенных на территории </w:t>
      </w:r>
    </w:p>
    <w:p w:rsidR="00856893" w:rsidRDefault="00856893" w:rsidP="003F684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Астафьевского сельсовета</w:t>
      </w: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В соответствии с требованиями Федерального закона от 28 декабря 2009 года № 381-ФЗ «Об основах регулирования торговой деятельности в Российской Федерации, Федерального закона от 6 октября 2003 года № 131-ФЗ «Об общих принципах организации местного самоуправления в Российской Федерации» </w:t>
      </w:r>
      <w:r>
        <w:rPr>
          <w:b/>
          <w:sz w:val="28"/>
          <w:szCs w:val="28"/>
        </w:rPr>
        <w:t>ПОСТАНОВЛЯЮ:</w:t>
      </w:r>
    </w:p>
    <w:p w:rsidR="00856893" w:rsidRDefault="00856893" w:rsidP="003F684B">
      <w:pPr>
        <w:pStyle w:val="Standard"/>
        <w:jc w:val="both"/>
        <w:rPr>
          <w:sz w:val="28"/>
          <w:szCs w:val="28"/>
        </w:rPr>
      </w:pPr>
    </w:p>
    <w:p w:rsidR="00856893" w:rsidRDefault="00856893" w:rsidP="003F684B">
      <w:pPr>
        <w:pStyle w:val="Standard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размещения нестационарных торговых объектов, расположенных на территории Астафьевского сельсовета (согласно приложения 1).</w:t>
      </w:r>
    </w:p>
    <w:p w:rsidR="00856893" w:rsidRDefault="00856893" w:rsidP="003F684B">
      <w:pPr>
        <w:pStyle w:val="Standard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возложить на специалиста администрации по земельным и имущественным вопросам Л.Н.Забурскую.</w:t>
      </w:r>
    </w:p>
    <w:p w:rsidR="00856893" w:rsidRDefault="00856893" w:rsidP="003F684B">
      <w:pPr>
        <w:pStyle w:val="Standard"/>
        <w:numPr>
          <w:ilvl w:val="0"/>
          <w:numId w:val="1"/>
        </w:num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подписания.</w:t>
      </w:r>
    </w:p>
    <w:p w:rsidR="00856893" w:rsidRDefault="00856893" w:rsidP="003F684B">
      <w:pPr>
        <w:pStyle w:val="Standard"/>
        <w:numPr>
          <w:ilvl w:val="0"/>
          <w:numId w:val="1"/>
        </w:num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Опубликовать постановление в газете «Депутатский вестник».</w:t>
      </w:r>
    </w:p>
    <w:p w:rsidR="00856893" w:rsidRDefault="00856893" w:rsidP="003F684B">
      <w:pPr>
        <w:pStyle w:val="Standard"/>
        <w:ind w:firstLine="709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Глава Астафьевского сельсовета                                                   О.К.Власова</w:t>
      </w: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p w:rsidR="00856893" w:rsidRDefault="00856893" w:rsidP="003F684B">
      <w:pPr>
        <w:pStyle w:val="Standard"/>
        <w:rPr>
          <w:sz w:val="28"/>
          <w:szCs w:val="28"/>
        </w:rPr>
      </w:pPr>
    </w:p>
    <w:sectPr w:rsidR="00856893" w:rsidSect="00A67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71BE7"/>
    <w:multiLevelType w:val="multilevel"/>
    <w:tmpl w:val="432089D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84B"/>
    <w:rsid w:val="00235975"/>
    <w:rsid w:val="003F684B"/>
    <w:rsid w:val="005E7F44"/>
    <w:rsid w:val="00856893"/>
    <w:rsid w:val="00A27B02"/>
    <w:rsid w:val="00A6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4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3F684B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uiPriority w:val="99"/>
    <w:rsid w:val="003F684B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65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168</Words>
  <Characters>959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 КАНСКИЙ РАЙОН</dc:title>
  <dc:subject/>
  <dc:creator>АДМ</dc:creator>
  <cp:keywords/>
  <dc:description/>
  <cp:lastModifiedBy>Плисов Владимир Викторович</cp:lastModifiedBy>
  <cp:revision>2</cp:revision>
  <dcterms:created xsi:type="dcterms:W3CDTF">2018-06-09T05:07:00Z</dcterms:created>
  <dcterms:modified xsi:type="dcterms:W3CDTF">2018-06-09T05:07:00Z</dcterms:modified>
</cp:coreProperties>
</file>